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="005D6101" w:rsidRPr="00674D2E" w14:paraId="2DF29789" w14:textId="77777777" w:rsidTr="246C8624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D8771D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ACTA DE REUNIÓN </w:t>
            </w:r>
            <w:proofErr w:type="spellStart"/>
            <w:r w:rsidRPr="00674D2E">
              <w:rPr>
                <w:rFonts w:ascii="Arial Narrow" w:hAnsi="Arial Narrow"/>
                <w:b/>
                <w:sz w:val="28"/>
                <w:szCs w:val="28"/>
              </w:rPr>
              <w:t>N°</w:t>
            </w:r>
            <w:proofErr w:type="spellEnd"/>
            <w:r w:rsidRPr="00674D2E">
              <w:rPr>
                <w:rFonts w:ascii="Arial Narrow" w:hAnsi="Arial Narrow"/>
                <w:b/>
                <w:sz w:val="28"/>
                <w:szCs w:val="28"/>
              </w:rPr>
              <w:t>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BF9094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69C7" w14:textId="77777777" w:rsidR="005D6101" w:rsidRPr="00674D2E" w:rsidRDefault="005D6101" w:rsidP="001C5C92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776" w14:textId="77777777" w:rsidR="005D6101" w:rsidRPr="00674D2E" w:rsidRDefault="005D6101" w:rsidP="001C5C92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2EDEE0" w14:textId="77777777" w:rsidR="005D6101" w:rsidRPr="00674D2E" w:rsidRDefault="005D6101" w:rsidP="001C5C92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="005D6101" w:rsidRPr="00674D2E" w14:paraId="75F1885B" w14:textId="77777777" w:rsidTr="246C8624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14:paraId="672A6659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14:paraId="0A37501D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07C906" w14:textId="31F5B310" w:rsidR="005D6101" w:rsidRPr="00B9367F" w:rsidRDefault="00522ED7" w:rsidP="246C8624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31EE1" w14:textId="64850C75" w:rsidR="005D6101" w:rsidRPr="003D0E89" w:rsidRDefault="00574C95" w:rsidP="003D0E89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32F1D6" w14:textId="204C5ADB" w:rsidR="005D6101" w:rsidRPr="003D0E89" w:rsidRDefault="00B96367" w:rsidP="003D0E89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="00B9367F" w:rsidRPr="003D0E89">
              <w:rPr>
                <w:color w:val="000000" w:themeColor="text1"/>
              </w:rPr>
              <w:t>6</w:t>
            </w:r>
          </w:p>
        </w:tc>
      </w:tr>
      <w:tr w:rsidR="005D6101" w:rsidRPr="00674D2E" w14:paraId="6B3DEBD7" w14:textId="77777777" w:rsidTr="246C8624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14:paraId="5DAB6C7B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43426F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CFE1E" w14:textId="6A5388C1" w:rsidR="005D6101" w:rsidRPr="00B9367F" w:rsidRDefault="00522ED7" w:rsidP="246C8624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4:00 pm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9B17D4" w14:textId="0994AB6E" w:rsidR="005D6101" w:rsidRPr="00B9367F" w:rsidRDefault="00522ED7" w:rsidP="00B9367F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5:30 pm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EB378F" w14:textId="77777777" w:rsidR="005D6101" w:rsidRPr="00DF1103" w:rsidRDefault="005D6101" w:rsidP="00DF1103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="005D6101" w:rsidRPr="00674D2E" w14:paraId="1919E550" w14:textId="77777777" w:rsidTr="246C8624">
        <w:trPr>
          <w:trHeight w:val="353"/>
        </w:trPr>
        <w:tc>
          <w:tcPr>
            <w:tcW w:w="2076" w:type="dxa"/>
            <w:gridSpan w:val="4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6C73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C9ECA3" w14:textId="4182E415" w:rsidR="005D6101" w:rsidRPr="00674D2E" w:rsidRDefault="00DE30E2" w:rsidP="001C5C92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F260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921F7F" w14:textId="77777777" w:rsidR="005D6101" w:rsidRPr="00674D2E" w:rsidRDefault="00B96367" w:rsidP="003E2C46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="005D6101" w:rsidRPr="00674D2E" w14:paraId="3E2BEDC6" w14:textId="77777777" w:rsidTr="246C8624">
        <w:trPr>
          <w:trHeight w:val="352"/>
        </w:trPr>
        <w:tc>
          <w:tcPr>
            <w:tcW w:w="207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35170F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05A809" w14:textId="7E669C30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004517" w14:textId="77777777" w:rsidR="005D6101" w:rsidRPr="00674D2E" w:rsidRDefault="005D6101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277121" w14:textId="77777777" w:rsidR="005D6101" w:rsidRPr="00674D2E" w:rsidRDefault="00B96367" w:rsidP="003E2C46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="00250666" w:rsidRPr="00674D2E" w14:paraId="5A39BBE3" w14:textId="77777777" w:rsidTr="246C8624">
        <w:trPr>
          <w:trHeight w:val="146"/>
        </w:trPr>
        <w:tc>
          <w:tcPr>
            <w:tcW w:w="2076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C8F396" w14:textId="77777777" w:rsidR="00250666" w:rsidRPr="00674D2E" w:rsidRDefault="00250666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A3D3EC" w14:textId="77777777" w:rsidR="00250666" w:rsidRPr="00674D2E" w:rsidRDefault="00250666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0B940D" w14:textId="77777777" w:rsidR="00250666" w:rsidRPr="00674D2E" w:rsidRDefault="00250666" w:rsidP="001C5C92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27B00A" w14:textId="77777777" w:rsidR="00250666" w:rsidRPr="00674D2E" w:rsidRDefault="00250666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60061E4C" w14:textId="77777777" w:rsidR="00250666" w:rsidRPr="00674D2E" w:rsidRDefault="00250666" w:rsidP="001C5C92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250666" w:rsidRPr="00674D2E" w14:paraId="53E08CFD" w14:textId="77777777" w:rsidTr="246C8624">
        <w:trPr>
          <w:trHeight w:val="417"/>
        </w:trPr>
        <w:tc>
          <w:tcPr>
            <w:tcW w:w="10536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3088D1" w14:textId="77777777" w:rsidR="00250666" w:rsidRPr="00674D2E" w:rsidRDefault="00250666" w:rsidP="001C5C92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="005D6101" w:rsidRPr="00674D2E" w14:paraId="462C45BE" w14:textId="77777777" w:rsidTr="246C8624">
        <w:trPr>
          <w:trHeight w:val="500"/>
        </w:trPr>
        <w:tc>
          <w:tcPr>
            <w:tcW w:w="112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B41D" w14:textId="77777777" w:rsidR="005D6101" w:rsidRPr="00674D2E" w:rsidRDefault="005D6101" w:rsidP="005D6101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EA0E12" w14:textId="4833A342" w:rsidR="005D6101" w:rsidRPr="003A3FD3" w:rsidRDefault="00522ED7" w:rsidP="001C5C9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Presentación de la iniciativa normativa “Protocolo para el monitoreo de vertimientos”.</w:t>
            </w:r>
          </w:p>
        </w:tc>
      </w:tr>
      <w:tr w:rsidR="005D6101" w:rsidRPr="00674D2E" w14:paraId="22492973" w14:textId="77777777" w:rsidTr="246C8624">
        <w:trPr>
          <w:trHeight w:val="684"/>
        </w:trPr>
        <w:tc>
          <w:tcPr>
            <w:tcW w:w="112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B2B676" w14:textId="77777777" w:rsidR="005D6101" w:rsidRPr="00674D2E" w:rsidRDefault="005D6101" w:rsidP="005D6101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39AD1D" w14:textId="5505DF56" w:rsidR="009F02CB" w:rsidRPr="006F1B1B" w:rsidRDefault="00522ED7" w:rsidP="003E2C46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Presentar al </w:t>
            </w:r>
            <w:proofErr w:type="gramStart"/>
            <w:r>
              <w:rPr>
                <w:rFonts w:ascii="Arial Narrow" w:hAnsi="Arial Narrow" w:cs="Arial"/>
                <w:sz w:val="20"/>
                <w:szCs w:val="20"/>
              </w:rPr>
              <w:t>Director</w:t>
            </w:r>
            <w:proofErr w:type="gramEnd"/>
            <w:r>
              <w:rPr>
                <w:rFonts w:ascii="Arial Narrow" w:hAnsi="Arial Narrow" w:cs="Arial"/>
                <w:sz w:val="20"/>
                <w:szCs w:val="20"/>
              </w:rPr>
              <w:t xml:space="preserve"> de GIRH la propuesta de la iniciativa normativa para viabilidad por parte de la DGIRH.</w:t>
            </w:r>
          </w:p>
        </w:tc>
      </w:tr>
      <w:tr w:rsidR="00250666" w:rsidRPr="00674D2E" w14:paraId="44EAFD9C" w14:textId="77777777" w:rsidTr="246C8624">
        <w:trPr>
          <w:trHeight w:val="115"/>
        </w:trPr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4D5A5" w14:textId="77777777" w:rsidR="00250666" w:rsidRPr="00674D2E" w:rsidRDefault="00250666" w:rsidP="007326A5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EEC669" w14:textId="77777777" w:rsidR="00250666" w:rsidRPr="00674D2E" w:rsidRDefault="00250666" w:rsidP="007326A5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="00250666" w:rsidRPr="00674D2E" w14:paraId="00DAFE42" w14:textId="77777777" w:rsidTr="246C8624">
        <w:trPr>
          <w:trHeight w:val="375"/>
        </w:trPr>
        <w:tc>
          <w:tcPr>
            <w:tcW w:w="10536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F6A1DD" w14:textId="77777777" w:rsidR="00250666" w:rsidRPr="00674D2E" w:rsidRDefault="00250666" w:rsidP="001C5C92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="005D6101" w:rsidRPr="00674D2E" w14:paraId="750567EE" w14:textId="77777777" w:rsidTr="246C8624">
        <w:trPr>
          <w:trHeight w:val="375"/>
        </w:trPr>
        <w:tc>
          <w:tcPr>
            <w:tcW w:w="5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B29E" w14:textId="77777777" w:rsidR="005D6101" w:rsidRPr="00674D2E" w:rsidRDefault="005D6101" w:rsidP="001C5C92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2D1B" w14:textId="77777777" w:rsidR="005D6101" w:rsidRPr="00674D2E" w:rsidRDefault="005D6101" w:rsidP="001C5C92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E6E883" w14:textId="77777777" w:rsidR="005D6101" w:rsidRPr="00674D2E" w:rsidRDefault="005D6101" w:rsidP="001C5C92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="0096297A" w:rsidRPr="00674D2E" w14:paraId="13E72B37" w14:textId="77777777" w:rsidTr="246C8624">
        <w:trPr>
          <w:trHeight w:val="379"/>
        </w:trPr>
        <w:tc>
          <w:tcPr>
            <w:tcW w:w="5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96297A" w:rsidRDefault="00523CF3" w:rsidP="0096297A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834" w14:textId="0B223398" w:rsidR="0096297A" w:rsidRPr="006F1B1B" w:rsidRDefault="00522ED7" w:rsidP="0096297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Presentación del Protocolo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56B9AB" w14:textId="77777777" w:rsidR="0096297A" w:rsidRPr="009F02CB" w:rsidRDefault="0096297A" w:rsidP="002E673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96367" w:rsidRPr="00674D2E" w14:paraId="66201C0F" w14:textId="77777777" w:rsidTr="246C8624">
        <w:trPr>
          <w:trHeight w:val="414"/>
        </w:trPr>
        <w:tc>
          <w:tcPr>
            <w:tcW w:w="5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B96367" w:rsidRDefault="00B96367" w:rsidP="0096297A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1430" w14:textId="1C59B413" w:rsidR="00B96367" w:rsidRDefault="00B96367" w:rsidP="0096297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FB0818" w14:textId="77777777" w:rsidR="00B96367" w:rsidRPr="009F02CB" w:rsidRDefault="00B96367" w:rsidP="002E673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49F31CB" w14:textId="77777777" w:rsidR="00674D2E" w:rsidRDefault="00674D2E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14:paraId="50AEDF33" w14:textId="77777777" w:rsidTr="1AF755B9">
        <w:trPr>
          <w:trHeight w:val="300"/>
        </w:trPr>
        <w:tc>
          <w:tcPr>
            <w:tcW w:w="10562" w:type="dxa"/>
            <w:gridSpan w:val="6"/>
            <w:vAlign w:val="center"/>
            <w:hideMark/>
          </w:tcPr>
          <w:p w14:paraId="15423A49" w14:textId="77777777" w:rsidR="00674D2E" w:rsidRPr="00674D2E" w:rsidRDefault="00674D2E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14:paraId="5BC658D6" w14:textId="77777777" w:rsidTr="1AF755B9">
        <w:trPr>
          <w:trHeight w:val="300"/>
        </w:trPr>
        <w:tc>
          <w:tcPr>
            <w:tcW w:w="647" w:type="dxa"/>
            <w:vMerge w:val="restart"/>
            <w:vAlign w:val="center"/>
            <w:hideMark/>
          </w:tcPr>
          <w:p w14:paraId="5837B4ED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vAlign w:val="center"/>
            <w:hideMark/>
          </w:tcPr>
          <w:p w14:paraId="2E8A68B0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vAlign w:val="center"/>
            <w:hideMark/>
          </w:tcPr>
          <w:p w14:paraId="2ED095D6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vAlign w:val="center"/>
            <w:hideMark/>
          </w:tcPr>
          <w:p w14:paraId="1762EFDC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vAlign w:val="center"/>
            <w:hideMark/>
          </w:tcPr>
          <w:p w14:paraId="7E21A208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14:paraId="6E7BEAA2" w14:textId="77777777" w:rsidR="00674D2E" w:rsidRDefault="00674D2E" w:rsidP="008639E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14:paraId="2231EC0A" w14:textId="77777777" w:rsidTr="1AF755B9">
        <w:trPr>
          <w:trHeight w:val="300"/>
        </w:trPr>
        <w:tc>
          <w:tcPr>
            <w:tcW w:w="647" w:type="dxa"/>
            <w:vMerge/>
            <w:vAlign w:val="center"/>
            <w:hideMark/>
          </w:tcPr>
          <w:p w14:paraId="53128261" w14:textId="77777777" w:rsidR="00674D2E" w:rsidRDefault="00674D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vAlign w:val="center"/>
            <w:hideMark/>
          </w:tcPr>
          <w:p w14:paraId="62486C05" w14:textId="77777777" w:rsidR="00674D2E" w:rsidRDefault="00674D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vAlign w:val="center"/>
            <w:hideMark/>
          </w:tcPr>
          <w:p w14:paraId="4101652C" w14:textId="77777777" w:rsidR="00674D2E" w:rsidRDefault="00674D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  <w:hideMark/>
          </w:tcPr>
          <w:p w14:paraId="1ECE6981" w14:textId="77777777" w:rsidR="00674D2E" w:rsidRPr="006F6140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="006F6140"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vAlign w:val="center"/>
            <w:hideMark/>
          </w:tcPr>
          <w:p w14:paraId="369824BB" w14:textId="77777777" w:rsidR="00674D2E" w:rsidRPr="006F6140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="006F6140"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vAlign w:val="center"/>
            <w:hideMark/>
          </w:tcPr>
          <w:p w14:paraId="4B99056E" w14:textId="77777777" w:rsidR="00674D2E" w:rsidRDefault="00674D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14:paraId="13586FFE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03730A49" w14:textId="4CAD3E55" w:rsidR="00B61659" w:rsidRDefault="00B61659" w:rsidP="00B6165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vAlign w:val="center"/>
          </w:tcPr>
          <w:p w14:paraId="6F5E5581" w14:textId="26E42870" w:rsidR="00B61659" w:rsidRPr="246C8624" w:rsidRDefault="00522ED7" w:rsidP="00B61659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Oscar Francisco Puerta</w:t>
            </w:r>
          </w:p>
        </w:tc>
        <w:tc>
          <w:tcPr>
            <w:tcW w:w="1845" w:type="dxa"/>
            <w:vAlign w:val="center"/>
          </w:tcPr>
          <w:p w14:paraId="11031E8B" w14:textId="77777777" w:rsidR="00B61659" w:rsidRPr="00DA299B" w:rsidRDefault="00B61659" w:rsidP="00B6165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3FB76488" w14:textId="63F81FDA" w:rsidR="00B61659" w:rsidRPr="00671B1C" w:rsidRDefault="00B61659" w:rsidP="00B83A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79988B6C" w14:textId="5E0AAF9A" w:rsidR="00B61659" w:rsidRPr="246C8624" w:rsidRDefault="00522ED7" w:rsidP="00B616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vAlign w:val="center"/>
          </w:tcPr>
          <w:p w14:paraId="6C299C27" w14:textId="7534A51C" w:rsidR="00B61659" w:rsidRPr="246C8624" w:rsidRDefault="00B61659" w:rsidP="00B61659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22ED7" w14:paraId="3EAA4E5B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015795AC" w14:textId="2D3D2111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vAlign w:val="center"/>
          </w:tcPr>
          <w:p w14:paraId="181595B8" w14:textId="183BB9E6" w:rsidR="00522ED7" w:rsidRPr="246C8624" w:rsidRDefault="00522ED7" w:rsidP="00522ED7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vAlign w:val="center"/>
          </w:tcPr>
          <w:p w14:paraId="0F1D6A19" w14:textId="0A925595" w:rsidR="00522ED7" w:rsidRPr="00DA299B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767BED2D" w14:textId="55DBE6A7" w:rsidR="00522ED7" w:rsidRPr="00671B1C" w:rsidRDefault="00522ED7" w:rsidP="00522E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0B46C05D" w14:textId="46575D55" w:rsidR="00522ED7" w:rsidRPr="246C8624" w:rsidRDefault="00522ED7" w:rsidP="00522ED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vAlign w:val="center"/>
          </w:tcPr>
          <w:p w14:paraId="344E65F6" w14:textId="20A4693C" w:rsidR="00522ED7" w:rsidRPr="246C8624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proofErr w:type="spellStart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</w:t>
            </w:r>
            <w:proofErr w:type="spellEnd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 xml:space="preserve"> - DGIRH</w:t>
            </w:r>
          </w:p>
        </w:tc>
      </w:tr>
      <w:tr w:rsidR="00522ED7" w14:paraId="26B4F660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4A7DC37C" w14:textId="1D2A4904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vAlign w:val="center"/>
          </w:tcPr>
          <w:p w14:paraId="55C144E9" w14:textId="5E65F717" w:rsidR="00522ED7" w:rsidRPr="246C8624" w:rsidRDefault="00522ED7" w:rsidP="00522ED7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 xml:space="preserve">Luisa Fernanda Uribe </w:t>
            </w:r>
            <w:proofErr w:type="spellStart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LaVerde</w:t>
            </w:r>
            <w:proofErr w:type="spellEnd"/>
          </w:p>
        </w:tc>
        <w:tc>
          <w:tcPr>
            <w:tcW w:w="1845" w:type="dxa"/>
            <w:vAlign w:val="center"/>
          </w:tcPr>
          <w:p w14:paraId="727D88D1" w14:textId="4F76C86D" w:rsidR="00522ED7" w:rsidRPr="00DA299B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54F6A286" w14:textId="0C5F33D3" w:rsidR="00522ED7" w:rsidRPr="00671B1C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14C5DE67" w14:textId="08C51476" w:rsidR="00522ED7" w:rsidRPr="246C8624" w:rsidRDefault="00522ED7" w:rsidP="00522ED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vAlign w:val="center"/>
          </w:tcPr>
          <w:p w14:paraId="05F1C23B" w14:textId="0BAEA3F3" w:rsidR="00522ED7" w:rsidRPr="246C8624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proofErr w:type="spellStart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</w:t>
            </w:r>
            <w:proofErr w:type="spellEnd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 xml:space="preserve"> - DGIRH</w:t>
            </w:r>
          </w:p>
        </w:tc>
      </w:tr>
      <w:tr w:rsidR="00522ED7" w14:paraId="658947A1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56B20A0C" w14:textId="7A3FEEFF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vAlign w:val="center"/>
          </w:tcPr>
          <w:p w14:paraId="18E29280" w14:textId="45D453C7" w:rsidR="00522ED7" w:rsidRPr="00D77649" w:rsidRDefault="00522ED7" w:rsidP="00522ED7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vAlign w:val="center"/>
          </w:tcPr>
          <w:p w14:paraId="1299C43A" w14:textId="7D9EE377" w:rsidR="00522ED7" w:rsidRPr="00DA299B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vAlign w:val="center"/>
          </w:tcPr>
          <w:p w14:paraId="33096EF0" w14:textId="08AAB9E0" w:rsidR="00522ED7" w:rsidRPr="00671B1C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4DDBEF00" w14:textId="538934D4" w:rsidR="00522ED7" w:rsidRPr="00DF1103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vAlign w:val="center"/>
          </w:tcPr>
          <w:p w14:paraId="32C8EC11" w14:textId="51BC98BC" w:rsidR="00522ED7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proofErr w:type="spellStart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</w:t>
            </w:r>
            <w:proofErr w:type="spellEnd"/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 xml:space="preserve"> - DGIRH</w:t>
            </w:r>
          </w:p>
        </w:tc>
      </w:tr>
      <w:tr w:rsidR="00522ED7" w14:paraId="1ED44B62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7144751B" w14:textId="6A630E3D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vAlign w:val="center"/>
          </w:tcPr>
          <w:p w14:paraId="131D2C63" w14:textId="62E09D98" w:rsidR="00522ED7" w:rsidRPr="00D77649" w:rsidRDefault="00522ED7" w:rsidP="00522ED7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Guillermo Acosta</w:t>
            </w:r>
          </w:p>
        </w:tc>
        <w:tc>
          <w:tcPr>
            <w:tcW w:w="1845" w:type="dxa"/>
            <w:vAlign w:val="center"/>
          </w:tcPr>
          <w:p w14:paraId="3461D779" w14:textId="72E4A651" w:rsidR="00522ED7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7E0CB7FE" w14:textId="226D128A" w:rsidR="00522ED7" w:rsidRPr="00671B1C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3CF2D8B6" w14:textId="04825CAE" w:rsidR="00522ED7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vAlign w:val="center"/>
          </w:tcPr>
          <w:p w14:paraId="1AC1FB9D" w14:textId="51C16D13" w:rsidR="00522ED7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22ED7" w14:paraId="15ED72FC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5FCD5EC4" w14:textId="75262A67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vAlign w:val="center"/>
          </w:tcPr>
          <w:p w14:paraId="152405F9" w14:textId="3BEBB835" w:rsidR="00522ED7" w:rsidRPr="00D77649" w:rsidRDefault="00522ED7" w:rsidP="00522ED7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vAlign w:val="center"/>
          </w:tcPr>
          <w:p w14:paraId="1CF01312" w14:textId="5118EEF0" w:rsidR="00522ED7" w:rsidRPr="00DA299B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41E61A33" w14:textId="4D6CF81F" w:rsidR="00522ED7" w:rsidRPr="00671B1C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0FB78278" w14:textId="76DDF422" w:rsidR="00522ED7" w:rsidRPr="00DF1103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vAlign w:val="center"/>
          </w:tcPr>
          <w:p w14:paraId="75F7BB8A" w14:textId="24F8C658" w:rsidR="00522ED7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522ED7" w14:paraId="3574608F" w14:textId="77777777" w:rsidTr="1AF755B9">
        <w:trPr>
          <w:trHeight w:val="300"/>
        </w:trPr>
        <w:tc>
          <w:tcPr>
            <w:tcW w:w="647" w:type="dxa"/>
            <w:vAlign w:val="center"/>
          </w:tcPr>
          <w:p w14:paraId="2598DEE6" w14:textId="5435A601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vAlign w:val="center"/>
          </w:tcPr>
          <w:p w14:paraId="679A577E" w14:textId="6D1D1880" w:rsidR="00522ED7" w:rsidRPr="008A09B9" w:rsidRDefault="00522ED7" w:rsidP="00522ED7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vAlign w:val="center"/>
          </w:tcPr>
          <w:p w14:paraId="1FC39945" w14:textId="0D8DB3CA" w:rsidR="00522ED7" w:rsidRPr="00DA299B" w:rsidRDefault="00522ED7" w:rsidP="00522ED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vAlign w:val="center"/>
          </w:tcPr>
          <w:p w14:paraId="2A5697B1" w14:textId="68779BBF" w:rsidR="00522ED7" w:rsidRDefault="00522ED7" w:rsidP="00522E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0562CB0E" w14:textId="64215094" w:rsidR="00522ED7" w:rsidRPr="00DF1103" w:rsidRDefault="00522ED7" w:rsidP="00522E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vAlign w:val="center"/>
          </w:tcPr>
          <w:p w14:paraId="0EE8F971" w14:textId="5D06ACD5" w:rsidR="00522ED7" w:rsidRDefault="00522ED7" w:rsidP="00522ED7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14:paraId="1F72F646" w14:textId="77777777" w:rsidR="00D35A4B" w:rsidRDefault="00D35A4B" w:rsidP="008A5E05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14:paraId="4F6E453E" w14:textId="77777777" w:rsidTr="00B05686">
        <w:trPr>
          <w:trHeight w:val="375"/>
        </w:trPr>
        <w:tc>
          <w:tcPr>
            <w:tcW w:w="105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2B9A279" w14:textId="77777777" w:rsidR="00D35A4B" w:rsidRPr="007D1AFA" w:rsidRDefault="00D35A4B" w:rsidP="00B05686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14:paraId="278D7ED0" w14:textId="77777777" w:rsidTr="00E154F9">
        <w:trPr>
          <w:trHeight w:val="41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618D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308C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9324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910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66C8" w14:textId="77777777" w:rsidR="00D35A4B" w:rsidRPr="00250666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24B7C7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14:paraId="249FAAB8" w14:textId="77777777" w:rsidTr="00E154F9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4E3C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E56223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14:paraId="07547A01" w14:textId="77777777" w:rsidR="00E63613" w:rsidRDefault="00E63613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14:paraId="5043CB0F" w14:textId="77777777" w:rsidTr="06286AB0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7459315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537F28F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B9E20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F9E56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14:paraId="3739B201" w14:textId="77777777" w:rsidTr="06286AB0">
        <w:trPr>
          <w:trHeight w:val="375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D6F963A" w14:textId="77777777" w:rsidR="00D35A4B" w:rsidRPr="007D1AFA" w:rsidRDefault="00D35A4B" w:rsidP="00B05686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14:paraId="0B9D9A92" w14:textId="77777777" w:rsidTr="06286AB0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357E16" w14:textId="486D8FC7" w:rsidR="007177B7" w:rsidRPr="00457D8C" w:rsidRDefault="00B83A21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="009F1663"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14:paraId="50CA7956" w14:textId="77777777" w:rsidR="00B83A21" w:rsidRDefault="00B83A21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2BC8481" w14:textId="77777777" w:rsidR="00B83A21" w:rsidRDefault="00B83A21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="00A21137" w:rsidRP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="0009648C" w:rsidRP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="000C3114" w:rsidRP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14:paraId="704035BA" w14:textId="77777777" w:rsidR="009F1663" w:rsidRDefault="009F1663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58C1EAF" w14:textId="77777777" w:rsidR="009F1663" w:rsidRDefault="009F1663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14:paraId="0E902B24" w14:textId="77777777" w:rsidR="009F1663" w:rsidRDefault="009F1663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42E12F4" w14:textId="1D28F24F" w:rsidR="009F1663" w:rsidRDefault="00AA085F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="00782D5D" w:rsidRP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="00782D5D" w:rsidRP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="00782D5D" w:rsidRP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="00457D8C" w:rsidRP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2816EC">
              <w:rPr>
                <w:rFonts w:ascii="Arial Narrow" w:hAnsi="Arial Narrow" w:cs="Arial"/>
                <w:sz w:val="20"/>
                <w:szCs w:val="20"/>
              </w:rPr>
              <w:t xml:space="preserve">, estas mesas de trabajo culminaron el día 26 de </w:t>
            </w:r>
            <w:r w:rsidR="003E0447">
              <w:rPr>
                <w:rFonts w:ascii="Arial Narrow" w:hAnsi="Arial Narrow" w:cs="Arial"/>
                <w:sz w:val="20"/>
                <w:szCs w:val="20"/>
              </w:rPr>
              <w:t>mayo. El 27 de mayo se realizó la revisión y últimos ajustes para presentar la propuesta final al Director.</w:t>
            </w:r>
          </w:p>
          <w:p w14:paraId="1B141A84" w14:textId="77777777" w:rsidR="00457D8C" w:rsidRDefault="00457D8C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8DE5E5B" w14:textId="63164D63" w:rsidR="00457D8C" w:rsidRDefault="00457D8C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14:paraId="548A2D67" w14:textId="77777777" w:rsidR="00457D8C" w:rsidRDefault="00457D8C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F2E6109" w14:textId="7DB64D19" w:rsidR="00457D8C" w:rsidRDefault="003E0447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Presentación del protocolo en formato 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ppt</w:t>
            </w:r>
            <w:proofErr w:type="spellEnd"/>
            <w:r>
              <w:rPr>
                <w:rFonts w:ascii="Arial Narrow" w:hAnsi="Arial Narrow" w:cs="Arial"/>
                <w:sz w:val="20"/>
                <w:szCs w:val="20"/>
              </w:rPr>
              <w:t>. La presentación estuvo a cargo del equipo que elaboró la propuesta del Protocolo en el periodo 2025-2026, Guillermo Acosta, Luisa Uribe y Diana Callejas.</w:t>
            </w:r>
          </w:p>
          <w:p w14:paraId="5791BD97" w14:textId="77777777" w:rsidR="00863B95" w:rsidRDefault="00863B95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81A5578" w14:textId="7B3753C8" w:rsidR="00863B95" w:rsidRPr="00DE1DB5" w:rsidRDefault="007770DE" w:rsidP="00457D8C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14:paraId="5E2D073E" w14:textId="77777777" w:rsidR="007770DE" w:rsidRDefault="007770DE" w:rsidP="00457D8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A92B9BD" w14:textId="61A3BBDE" w:rsidR="00CB7A50" w:rsidRDefault="00CB7A50" w:rsidP="002E09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director realizó una pregunta donde sugiere aclarar </w:t>
            </w:r>
            <w:r w:rsidR="00E81A67">
              <w:rPr>
                <w:rFonts w:ascii="Arial Narrow" w:hAnsi="Arial Narrow" w:cs="Arial"/>
                <w:sz w:val="20"/>
                <w:szCs w:val="20"/>
              </w:rPr>
              <w:t>cuál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es el caudal que se tomará </w:t>
            </w:r>
            <w:r w:rsidR="007860D5">
              <w:rPr>
                <w:rFonts w:ascii="Arial Narrow" w:hAnsi="Arial Narrow" w:cs="Arial"/>
                <w:sz w:val="20"/>
                <w:szCs w:val="20"/>
              </w:rPr>
              <w:t xml:space="preserve">para la estimación del factor de dilución, caudal del permiso de </w:t>
            </w:r>
            <w:r w:rsidR="003F4E90">
              <w:rPr>
                <w:rFonts w:ascii="Arial Narrow" w:hAnsi="Arial Narrow" w:cs="Arial"/>
                <w:sz w:val="20"/>
                <w:szCs w:val="20"/>
              </w:rPr>
              <w:t>vertimiento o</w:t>
            </w:r>
            <w:r w:rsidR="007860D5">
              <w:rPr>
                <w:rFonts w:ascii="Arial Narrow" w:hAnsi="Arial Narrow" w:cs="Arial"/>
                <w:sz w:val="20"/>
                <w:szCs w:val="20"/>
              </w:rPr>
              <w:t xml:space="preserve"> caudal máximo de vertimiento. Por lo cual esto se ajusta en el documento del protocolo.</w:t>
            </w:r>
          </w:p>
          <w:p w14:paraId="5CED56E4" w14:textId="4D9E3CE3" w:rsidR="002E0949" w:rsidRPr="002E0949" w:rsidRDefault="002E0949" w:rsidP="002E094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director realizó una pregunta relacionada con el indicador </w:t>
            </w:r>
            <w:r w:rsidR="00CB7A50">
              <w:rPr>
                <w:rFonts w:ascii="Arial Narrow" w:hAnsi="Arial Narrow" w:cs="Arial"/>
                <w:sz w:val="20"/>
                <w:szCs w:val="20"/>
              </w:rPr>
              <w:t>IPPH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y la metodología de estimación. A lo cual se dio respuesta y se aclar</w:t>
            </w:r>
            <w:r w:rsidR="00D334AF">
              <w:rPr>
                <w:rFonts w:ascii="Arial Narrow" w:hAnsi="Arial Narrow" w:cs="Arial"/>
                <w:sz w:val="20"/>
                <w:szCs w:val="20"/>
              </w:rPr>
              <w:t>ó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que para la inclusión de este indicador se tuvo en cuenta como criterio el seleccionar un indicador existente y esta ya se encuentra en el PORH.</w:t>
            </w:r>
          </w:p>
          <w:p w14:paraId="2DBF0D7D" w14:textId="77584F27" w:rsidR="00782D5D" w:rsidRPr="00F56987" w:rsidRDefault="00782D5D" w:rsidP="00B83A21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35A4B" w:rsidRPr="007D1AFA" w14:paraId="08BAFC63" w14:textId="77777777" w:rsidTr="06286AB0">
        <w:trPr>
          <w:trHeight w:val="375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1559D82" w14:textId="77777777" w:rsidR="00D35A4B" w:rsidRPr="007D1AFA" w:rsidRDefault="00D35A4B" w:rsidP="00B05686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CONCLUSIONES</w:t>
            </w:r>
          </w:p>
        </w:tc>
      </w:tr>
      <w:tr w:rsidR="00413C9F" w:rsidRPr="00F23285" w14:paraId="544C00F7" w14:textId="77777777" w:rsidTr="06286AB0">
        <w:trPr>
          <w:trHeight w:val="544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4FD509" w14:textId="77777777" w:rsidR="00753B84" w:rsidRDefault="003F4E90" w:rsidP="003F4E90">
            <w:pPr>
              <w:pStyle w:val="Textoindependiente"/>
              <w:numPr>
                <w:ilvl w:val="0"/>
                <w:numId w:val="3"/>
              </w:numPr>
              <w:spacing w:after="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 w:eastAsia="es-ES"/>
              </w:rPr>
              <w:t>Incluir la aclaración que caudales se deben tener en cuenta para la estimación del factor de dilución, en el protocolo.</w:t>
            </w:r>
          </w:p>
          <w:p w14:paraId="1A6A00DB" w14:textId="5A33CB2D" w:rsidR="003F4E90" w:rsidRPr="00863EF2" w:rsidRDefault="003F4E90" w:rsidP="003F4E90">
            <w:pPr>
              <w:pStyle w:val="Textoindependiente"/>
              <w:numPr>
                <w:ilvl w:val="0"/>
                <w:numId w:val="3"/>
              </w:numPr>
              <w:spacing w:after="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 w:eastAsia="es-ES"/>
              </w:rPr>
              <w:t>El director da visto bueno a la propuesta. Por lo tanto, se procede en los próximos días a enviarla al Viceministerio siguiendo el proceso de iniciativas normativas.</w:t>
            </w:r>
          </w:p>
        </w:tc>
      </w:tr>
      <w:tr w:rsidR="00D35A4B" w:rsidRPr="007D1AFA" w14:paraId="10468855" w14:textId="77777777" w:rsidTr="06286AB0">
        <w:trPr>
          <w:trHeight w:val="375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436C10B" w14:textId="77777777" w:rsidR="00D35A4B" w:rsidRDefault="00D35A4B" w:rsidP="00536BC5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14:paraId="3556F3C9" w14:textId="77777777" w:rsidR="00D35A4B" w:rsidRPr="00250666" w:rsidRDefault="00D35A4B" w:rsidP="00536BC5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14:paraId="62228A50" w14:textId="77777777" w:rsidTr="06286AB0">
        <w:trPr>
          <w:trHeight w:val="560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62F1B3" w14:textId="77777777" w:rsidR="009117D7" w:rsidRPr="009117D7" w:rsidRDefault="009117D7" w:rsidP="009117D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14:paraId="769D0D3C" w14:textId="6524A156" w:rsidR="00406380" w:rsidRPr="00BD28BE" w:rsidRDefault="5F86BB99" w:rsidP="003F4E90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 </w:t>
            </w:r>
            <w:r w:rsidR="003F4E90">
              <w:rPr>
                <w:rFonts w:ascii="Arial Narrow" w:hAnsi="Arial Narrow" w:cs="Arial"/>
                <w:sz w:val="18"/>
                <w:szCs w:val="18"/>
                <w:lang w:val="es-CO"/>
              </w:rPr>
              <w:t>la presentación realizada en ese día.</w:t>
            </w:r>
          </w:p>
        </w:tc>
      </w:tr>
      <w:tr w:rsidR="00D35A4B" w14:paraId="54CD245A" w14:textId="77777777" w:rsidTr="06286AB0">
        <w:trPr>
          <w:trHeight w:val="118"/>
        </w:trPr>
        <w:tc>
          <w:tcPr>
            <w:tcW w:w="93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231BE67" w14:textId="77777777" w:rsidR="00D35A4B" w:rsidRPr="007D1AFA" w:rsidRDefault="00D35A4B" w:rsidP="00B05686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FEB5B0" w14:textId="77777777" w:rsidR="00D35A4B" w:rsidRPr="007D1AFA" w:rsidRDefault="00D35A4B" w:rsidP="00B05686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D35A4B" w:rsidRPr="007D1AFA" w14:paraId="269B7E5B" w14:textId="77777777" w:rsidTr="06286AB0">
        <w:trPr>
          <w:trHeight w:val="375"/>
        </w:trPr>
        <w:tc>
          <w:tcPr>
            <w:tcW w:w="10536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0EC0F5E" w14:textId="77777777" w:rsidR="00D35A4B" w:rsidRPr="007D1AFA" w:rsidRDefault="00D35A4B" w:rsidP="00B05686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14:paraId="30F151DE" w14:textId="77777777" w:rsidTr="06286AB0">
        <w:trPr>
          <w:trHeight w:val="368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722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2E18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55D0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2BBD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974695" w14:textId="77777777" w:rsidR="00D35A4B" w:rsidRDefault="00D35A4B" w:rsidP="00B05686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14:paraId="5FFFF641" w14:textId="77777777" w:rsidTr="06286AB0">
        <w:trPr>
          <w:trHeight w:val="50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CA" w14:textId="1A8B75D6" w:rsidR="00AD471A" w:rsidRDefault="290D13A0" w:rsidP="246C86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B3A0C7C" w:rsidR="00AD471A" w:rsidRPr="00227F5D" w:rsidRDefault="001727A2" w:rsidP="246C862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052D" w14:textId="5D7B07CD" w:rsidR="00AD471A" w:rsidRPr="00227F5D" w:rsidRDefault="00AD471A" w:rsidP="00A3785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4D08964E" w:rsidR="00AD471A" w:rsidRPr="00585A2F" w:rsidRDefault="00AD471A" w:rsidP="246C8624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D18F9B" w14:textId="697CAF52" w:rsidR="00AD471A" w:rsidRPr="00585A2F" w:rsidRDefault="00AD471A" w:rsidP="246C8624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14:paraId="6210A339" w14:textId="77777777" w:rsidTr="06286AB0">
        <w:trPr>
          <w:trHeight w:val="50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18205C5F" w:rsidR="00EC3F32" w:rsidRDefault="00EC3F32" w:rsidP="00EC3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0F4E" w14:textId="2FB76A35" w:rsidR="00EC3F32" w:rsidRPr="00BD4191" w:rsidRDefault="00EC3F32" w:rsidP="00EC3F3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54613191" w:rsidR="00EC3F32" w:rsidRDefault="00EC3F32" w:rsidP="00EC3F32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DCA490B" w:rsidR="00EC3F32" w:rsidRPr="00585A2F" w:rsidRDefault="00EC3F32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08B5D1" w14:textId="1AA9C3D4" w:rsidR="00EC3F32" w:rsidRPr="00585A2F" w:rsidRDefault="00EC3F32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14:paraId="5BEC9A6C" w14:textId="77777777" w:rsidTr="06286AB0">
        <w:trPr>
          <w:trHeight w:val="50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DDBF" w14:textId="1EED1587" w:rsidR="00585A2F" w:rsidRDefault="00585A2F" w:rsidP="00EC3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A1DB" w14:textId="30A89E45" w:rsidR="00585A2F" w:rsidRDefault="00585A2F" w:rsidP="00EC3F3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349C" w14:textId="17519AB4" w:rsidR="00585A2F" w:rsidRDefault="00585A2F" w:rsidP="00EC3F3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DCC" w14:textId="7D328CD4" w:rsidR="00585A2F" w:rsidRPr="00585A2F" w:rsidRDefault="00585A2F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09BEE1" w14:textId="2A7247A0" w:rsidR="00585A2F" w:rsidRPr="00585A2F" w:rsidRDefault="00585A2F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14:paraId="5238FBC8" w14:textId="77777777" w:rsidTr="06286AB0">
        <w:trPr>
          <w:trHeight w:val="50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F86F" w14:textId="6F201ABE" w:rsidR="005679AB" w:rsidRDefault="005679AB" w:rsidP="00EC3F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302" w14:textId="17A298FE" w:rsidR="005679AB" w:rsidRDefault="005679AB" w:rsidP="00EC3F3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9E8C" w14:textId="442D4450" w:rsidR="005679AB" w:rsidRDefault="005679AB" w:rsidP="00EC3F3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AE4" w14:textId="72F1E00D" w:rsidR="005679AB" w:rsidRDefault="005679AB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6C48FE" w14:textId="4FCC7D5B" w:rsidR="005679AB" w:rsidRPr="00585A2F" w:rsidRDefault="005679AB" w:rsidP="00EC3F32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14:paraId="241457C2" w14:textId="77777777" w:rsidTr="06286AB0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0038102" w14:textId="44B71B2E" w:rsidR="00EC3F32" w:rsidRPr="007D1AFA" w:rsidRDefault="00EC3F32" w:rsidP="00EC3F32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D95" w14:textId="77777777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7185" w14:textId="77777777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47F166" w14:textId="77777777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14:paraId="16DEB4AB" w14:textId="77777777" w:rsidTr="06286AB0">
        <w:trPr>
          <w:trHeight w:val="89"/>
        </w:trPr>
        <w:tc>
          <w:tcPr>
            <w:tcW w:w="6345" w:type="dxa"/>
            <w:gridSpan w:val="4"/>
            <w:vMerge/>
            <w:vAlign w:val="center"/>
          </w:tcPr>
          <w:p w14:paraId="0AD9C6F4" w14:textId="77777777" w:rsidR="00EC3F32" w:rsidRPr="007D1AFA" w:rsidRDefault="00EC3F32" w:rsidP="00EC3F32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1F511A" w14:textId="69623772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F9C3DC" w14:textId="5B0852ED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23141B" w14:textId="494E470B" w:rsidR="00EC3F32" w:rsidRPr="007D1AFA" w:rsidRDefault="00EC3F32" w:rsidP="00EC3F32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</w:tr>
      <w:tr w:rsidR="00EC3F32" w14:paraId="1F3B1409" w14:textId="77777777" w:rsidTr="06286AB0">
        <w:trPr>
          <w:trHeight w:val="195"/>
        </w:trPr>
        <w:tc>
          <w:tcPr>
            <w:tcW w:w="93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2C75D1" w14:textId="77777777" w:rsidR="00EC3F32" w:rsidRPr="00E217E7" w:rsidRDefault="00EC3F32" w:rsidP="00EC3F3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4355AD" w14:textId="77777777" w:rsidR="00EC3F32" w:rsidRPr="00E217E7" w:rsidRDefault="00EC3F32" w:rsidP="00EC3F3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14:paraId="3843F488" w14:textId="77777777" w:rsidTr="06286AB0">
        <w:trPr>
          <w:trHeight w:val="332"/>
        </w:trPr>
        <w:tc>
          <w:tcPr>
            <w:tcW w:w="381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B4F3CD" w14:textId="77777777" w:rsidR="00EC3F32" w:rsidRPr="0069531E" w:rsidRDefault="00EC3F32" w:rsidP="00EC3F32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F302" w14:textId="77777777" w:rsidR="00EC3F32" w:rsidRPr="0069531E" w:rsidRDefault="00EC3F32" w:rsidP="00EC3F32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284" w14:textId="77777777" w:rsidR="00EC3F32" w:rsidRPr="0069531E" w:rsidRDefault="00EC3F32" w:rsidP="00EC3F32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FC4D" w14:textId="77777777" w:rsidR="00EC3F32" w:rsidRPr="0069531E" w:rsidRDefault="00EC3F32" w:rsidP="00EC3F32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C78CB" w14:textId="77777777" w:rsidR="00EC3F32" w:rsidRPr="0069531E" w:rsidRDefault="00EC3F32" w:rsidP="00EC3F32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="00EC3F32" w:rsidRPr="00EC3F32" w14:paraId="1D97E4D5" w14:textId="77777777" w:rsidTr="06286AB0">
        <w:trPr>
          <w:trHeight w:val="336"/>
        </w:trPr>
        <w:tc>
          <w:tcPr>
            <w:tcW w:w="381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88541B" w14:textId="77777777" w:rsidR="00EC3F32" w:rsidRPr="0069531E" w:rsidRDefault="00EC3F32" w:rsidP="00EC3F32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vAlign w:val="center"/>
          </w:tcPr>
          <w:p w14:paraId="1A965116" w14:textId="77777777" w:rsidR="00EC3F32" w:rsidRPr="0069531E" w:rsidRDefault="00EC3F32" w:rsidP="00EC3F32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A4FFC0" w14:textId="69D05D42" w:rsidR="00EC3F32" w:rsidRPr="007E3174" w:rsidRDefault="003F4E90" w:rsidP="00EC3F3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101CD" w14:textId="07208E6A" w:rsidR="00EC3F32" w:rsidRPr="007E3174" w:rsidRDefault="001727A2" w:rsidP="00EC3F3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F96DD5" w14:textId="28EA2B28" w:rsidR="00EC3F32" w:rsidRPr="007E3174" w:rsidRDefault="007E3174" w:rsidP="00EC3F32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14:paraId="7DF4E37C" w14:textId="77777777" w:rsidR="00D35A4B" w:rsidRDefault="00D35A4B" w:rsidP="008A5E05">
      <w:pPr>
        <w:rPr>
          <w:rFonts w:ascii="Arial" w:hAnsi="Arial" w:cs="Arial"/>
        </w:rPr>
      </w:pPr>
    </w:p>
    <w:p w14:paraId="44FB30F8" w14:textId="77777777" w:rsidR="00F17A78" w:rsidRPr="00F17A78" w:rsidRDefault="00F17A78" w:rsidP="008A5E05">
      <w:pPr>
        <w:rPr>
          <w:rFonts w:ascii="Arial" w:hAnsi="Arial" w:cs="Arial"/>
          <w:lang w:val="es-CO"/>
        </w:rPr>
      </w:pPr>
    </w:p>
    <w:sectPr w:rsidR="00F17A78" w:rsidRP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C4DE" w14:textId="77777777" w:rsidR="00866282" w:rsidRDefault="00866282">
      <w:r>
        <w:separator/>
      </w:r>
    </w:p>
  </w:endnote>
  <w:endnote w:type="continuationSeparator" w:id="0">
    <w:p w14:paraId="30732438" w14:textId="77777777" w:rsidR="00866282" w:rsidRDefault="0086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92CC" w14:textId="77777777" w:rsidR="00ED1B30" w:rsidRPr="003678C9" w:rsidRDefault="003678C9" w:rsidP="003678C9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proofErr w:type="spellStart"/>
    <w:r w:rsidR="000749C9">
      <w:rPr>
        <w:rFonts w:ascii="Arial Narrow" w:hAnsi="Arial Narrow"/>
        <w:sz w:val="16"/>
        <w:szCs w:val="16"/>
      </w:rPr>
      <w:t>SIGestión</w:t>
    </w:r>
    <w:proofErr w:type="spellEnd"/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</w:t>
    </w:r>
    <w:proofErr w:type="gramStart"/>
    <w:r>
      <w:rPr>
        <w:rFonts w:ascii="Arial Narrow" w:hAnsi="Arial Narrow"/>
        <w:sz w:val="16"/>
        <w:szCs w:val="16"/>
      </w:rPr>
      <w:t>link</w:t>
    </w:r>
    <w:proofErr w:type="gramEnd"/>
    <w:r>
      <w:rPr>
        <w:rFonts w:ascii="Arial Narrow" w:hAnsi="Arial Narrow"/>
        <w:sz w:val="16"/>
        <w:szCs w:val="16"/>
      </w:rPr>
      <w:t xml:space="preserve">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14:paraId="6E94595B" w14:textId="77777777" w:rsidR="00ED1B30" w:rsidRPr="000E3DF8" w:rsidRDefault="00ED1B30" w:rsidP="009D055B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B392" w14:textId="77777777" w:rsidR="006D4B64" w:rsidRDefault="006D4B64" w:rsidP="006D4B64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proofErr w:type="spellStart"/>
    <w:r w:rsidR="000749C9">
      <w:rPr>
        <w:rFonts w:ascii="Arial Narrow" w:hAnsi="Arial Narrow"/>
        <w:sz w:val="16"/>
        <w:szCs w:val="16"/>
      </w:rPr>
      <w:t>SIGestión</w:t>
    </w:r>
    <w:proofErr w:type="spellEnd"/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</w:t>
    </w:r>
    <w:proofErr w:type="gramStart"/>
    <w:r>
      <w:rPr>
        <w:rFonts w:ascii="Arial Narrow" w:hAnsi="Arial Narrow"/>
        <w:sz w:val="16"/>
        <w:szCs w:val="16"/>
      </w:rPr>
      <w:t>link</w:t>
    </w:r>
    <w:proofErr w:type="gramEnd"/>
    <w:r>
      <w:rPr>
        <w:rFonts w:ascii="Arial Narrow" w:hAnsi="Arial Narrow"/>
        <w:sz w:val="16"/>
        <w:szCs w:val="16"/>
      </w:rPr>
      <w:t xml:space="preserve"> </w:t>
    </w:r>
    <w:bookmarkStart w:id="0" w:name="_Hlk115873259"/>
    <w:r w:rsidR="00380A1C"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="00380A1C" w:rsidRP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14:paraId="33622DD7" w14:textId="77777777" w:rsidR="00ED1B30" w:rsidRDefault="00ED1B30" w:rsidP="006D4B64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02939" w14:textId="77777777" w:rsidR="00866282" w:rsidRDefault="00866282">
      <w:r>
        <w:separator/>
      </w:r>
    </w:p>
  </w:footnote>
  <w:footnote w:type="continuationSeparator" w:id="0">
    <w:p w14:paraId="1BDB6B75" w14:textId="77777777" w:rsidR="00866282" w:rsidRDefault="00866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1CDC" w14:textId="77777777" w:rsidR="006D4B64" w:rsidRDefault="006D4B64" w:rsidP="001963F1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="00ED1B30" w:rsidRPr="003C0EFC" w14:paraId="3A796895" w14:textId="77777777" w:rsidTr="000749C9">
      <w:trPr>
        <w:cantSplit/>
        <w:trHeight w:val="419"/>
      </w:trPr>
      <w:tc>
        <w:tcPr>
          <w:tcW w:w="2948" w:type="dxa"/>
          <w:vMerge w:val="restart"/>
          <w:vAlign w:val="center"/>
        </w:tcPr>
        <w:p w14:paraId="17F1F19D" w14:textId="77777777" w:rsidR="00E71C28" w:rsidRPr="00E71C28" w:rsidRDefault="00ED1B30" w:rsidP="0070004B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14:paraId="31E8AF8C" w14:textId="77777777" w:rsidR="00ED1B30" w:rsidRPr="00E71C28" w:rsidRDefault="00ED1B30" w:rsidP="0070004B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14:paraId="284229FC" w14:textId="77777777" w:rsidR="00ED1B30" w:rsidRPr="000749C9" w:rsidRDefault="00ED1B30" w:rsidP="00313328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="00244803"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14:paraId="6E1831B3" w14:textId="77777777" w:rsidR="00ED1B30" w:rsidRPr="00452164" w:rsidRDefault="000658BA" w:rsidP="003266A3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D1B30" w:rsidRPr="001A28B1" w14:paraId="0993F408" w14:textId="77777777" w:rsidTr="000749C9">
      <w:trPr>
        <w:cantSplit/>
        <w:trHeight w:val="229"/>
      </w:trPr>
      <w:tc>
        <w:tcPr>
          <w:tcW w:w="2948" w:type="dxa"/>
          <w:vMerge/>
          <w:vAlign w:val="center"/>
        </w:tcPr>
        <w:p w14:paraId="54E11D2A" w14:textId="77777777" w:rsidR="00ED1B30" w:rsidRPr="00546CC3" w:rsidRDefault="00ED1B30" w:rsidP="003266A3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14:paraId="697B2418" w14:textId="77777777" w:rsidR="00ED1B30" w:rsidRDefault="00ED1B30" w:rsidP="003266A3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14:paraId="31126E5D" w14:textId="77777777" w:rsidR="00ED1B30" w:rsidRPr="00C53074" w:rsidRDefault="00ED1B30" w:rsidP="003266A3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="00ED1B30" w:rsidRPr="001A28B1" w14:paraId="37293B01" w14:textId="77777777" w:rsidTr="00967791">
      <w:trPr>
        <w:cantSplit/>
        <w:trHeight w:val="323"/>
      </w:trPr>
      <w:tc>
        <w:tcPr>
          <w:tcW w:w="2948" w:type="dxa"/>
          <w:vAlign w:val="center"/>
        </w:tcPr>
        <w:p w14:paraId="7F4FA82D" w14:textId="77777777" w:rsidR="00ED1B30" w:rsidRPr="00E71C28" w:rsidRDefault="00ED1B30" w:rsidP="005A4A1C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14:paraId="0E9B918C" w14:textId="77777777" w:rsidR="00ED1B30" w:rsidRPr="00E71C28" w:rsidRDefault="00ED1B30" w:rsidP="00E71C28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14:paraId="02B93D8F" w14:textId="77777777" w:rsidR="00ED1B30" w:rsidRPr="00E71C28" w:rsidRDefault="00ED1B30" w:rsidP="00A734B2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14:paraId="2DE403A5" w14:textId="77777777" w:rsidR="00ED1B30" w:rsidRPr="00452164" w:rsidRDefault="00ED1B30" w:rsidP="00452164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3AD0"/>
    <w:multiLevelType w:val="hybridMultilevel"/>
    <w:tmpl w:val="DA0EED76"/>
    <w:lvl w:ilvl="0" w:tplc="D3389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4C477A"/>
    <w:multiLevelType w:val="hybridMultilevel"/>
    <w:tmpl w:val="698CAAFE"/>
    <w:lvl w:ilvl="0" w:tplc="02CA4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3539067">
    <w:abstractNumId w:val="0"/>
  </w:num>
  <w:num w:numId="2" w16cid:durableId="708529960">
    <w:abstractNumId w:val="2"/>
  </w:num>
  <w:num w:numId="3" w16cid:durableId="17692329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white">
      <v:fill color="white" on="f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72B"/>
    <w:rsid w:val="00080B9B"/>
    <w:rsid w:val="00080EA3"/>
    <w:rsid w:val="00082361"/>
    <w:rsid w:val="00085601"/>
    <w:rsid w:val="00086F86"/>
    <w:rsid w:val="000936CF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23E9"/>
    <w:rsid w:val="0017275A"/>
    <w:rsid w:val="001727A2"/>
    <w:rsid w:val="00172F19"/>
    <w:rsid w:val="00173124"/>
    <w:rsid w:val="00182704"/>
    <w:rsid w:val="001844B2"/>
    <w:rsid w:val="00185622"/>
    <w:rsid w:val="001963F1"/>
    <w:rsid w:val="001A0666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717A"/>
    <w:rsid w:val="00262409"/>
    <w:rsid w:val="00265C63"/>
    <w:rsid w:val="002816EC"/>
    <w:rsid w:val="00281E49"/>
    <w:rsid w:val="002832BC"/>
    <w:rsid w:val="00291234"/>
    <w:rsid w:val="00294238"/>
    <w:rsid w:val="002A0C47"/>
    <w:rsid w:val="002A1389"/>
    <w:rsid w:val="002A43FC"/>
    <w:rsid w:val="002B24BD"/>
    <w:rsid w:val="002C00A6"/>
    <w:rsid w:val="002C376F"/>
    <w:rsid w:val="002C62FF"/>
    <w:rsid w:val="002D676E"/>
    <w:rsid w:val="002D7EC0"/>
    <w:rsid w:val="002E0949"/>
    <w:rsid w:val="002E1C00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1BD7"/>
    <w:rsid w:val="00311D9B"/>
    <w:rsid w:val="00313328"/>
    <w:rsid w:val="00313A5C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9D2"/>
    <w:rsid w:val="003452F9"/>
    <w:rsid w:val="003535A6"/>
    <w:rsid w:val="00356CA4"/>
    <w:rsid w:val="003579C7"/>
    <w:rsid w:val="00362B2A"/>
    <w:rsid w:val="00363AB5"/>
    <w:rsid w:val="0036620B"/>
    <w:rsid w:val="003678C9"/>
    <w:rsid w:val="003700BF"/>
    <w:rsid w:val="00370ACA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447"/>
    <w:rsid w:val="003E0D0B"/>
    <w:rsid w:val="003E2C46"/>
    <w:rsid w:val="003E6CCD"/>
    <w:rsid w:val="003F03E3"/>
    <w:rsid w:val="003F113E"/>
    <w:rsid w:val="003F173E"/>
    <w:rsid w:val="003F4E90"/>
    <w:rsid w:val="003F5F00"/>
    <w:rsid w:val="003F721B"/>
    <w:rsid w:val="00403642"/>
    <w:rsid w:val="00404FCA"/>
    <w:rsid w:val="004052E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5111B"/>
    <w:rsid w:val="00452164"/>
    <w:rsid w:val="00454876"/>
    <w:rsid w:val="00457D8C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6F47"/>
    <w:rsid w:val="004D7428"/>
    <w:rsid w:val="004E1D89"/>
    <w:rsid w:val="004F07B9"/>
    <w:rsid w:val="004F7D6B"/>
    <w:rsid w:val="0051065A"/>
    <w:rsid w:val="005106E8"/>
    <w:rsid w:val="005158E3"/>
    <w:rsid w:val="00516DAF"/>
    <w:rsid w:val="005204F9"/>
    <w:rsid w:val="00520A35"/>
    <w:rsid w:val="00522ED7"/>
    <w:rsid w:val="00523CF3"/>
    <w:rsid w:val="005263B9"/>
    <w:rsid w:val="00526A6D"/>
    <w:rsid w:val="00533EC0"/>
    <w:rsid w:val="00536BC5"/>
    <w:rsid w:val="005416DC"/>
    <w:rsid w:val="0054197C"/>
    <w:rsid w:val="00546B22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47C7"/>
    <w:rsid w:val="005B4AC2"/>
    <w:rsid w:val="005C5EE9"/>
    <w:rsid w:val="005D130E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6034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85039"/>
    <w:rsid w:val="006856D3"/>
    <w:rsid w:val="00686508"/>
    <w:rsid w:val="00687CC0"/>
    <w:rsid w:val="00690110"/>
    <w:rsid w:val="0069531E"/>
    <w:rsid w:val="006971F5"/>
    <w:rsid w:val="006B0836"/>
    <w:rsid w:val="006B1125"/>
    <w:rsid w:val="006B4E6E"/>
    <w:rsid w:val="006B7C31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100C6"/>
    <w:rsid w:val="00711073"/>
    <w:rsid w:val="007177B7"/>
    <w:rsid w:val="00720A79"/>
    <w:rsid w:val="007215AF"/>
    <w:rsid w:val="007239BE"/>
    <w:rsid w:val="00724771"/>
    <w:rsid w:val="007326A5"/>
    <w:rsid w:val="007346B5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5AD6"/>
    <w:rsid w:val="00777054"/>
    <w:rsid w:val="007770DE"/>
    <w:rsid w:val="00782D5D"/>
    <w:rsid w:val="00782E89"/>
    <w:rsid w:val="00784918"/>
    <w:rsid w:val="007860D5"/>
    <w:rsid w:val="0079337F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340D"/>
    <w:rsid w:val="008438B3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5303"/>
    <w:rsid w:val="00866282"/>
    <w:rsid w:val="0086E27F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052AA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DCD"/>
    <w:rsid w:val="009675E6"/>
    <w:rsid w:val="00967791"/>
    <w:rsid w:val="00970F83"/>
    <w:rsid w:val="00972E36"/>
    <w:rsid w:val="00976CD9"/>
    <w:rsid w:val="009847BF"/>
    <w:rsid w:val="009853AC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E4F2D"/>
    <w:rsid w:val="009F02CB"/>
    <w:rsid w:val="009F1663"/>
    <w:rsid w:val="00A019EE"/>
    <w:rsid w:val="00A031EC"/>
    <w:rsid w:val="00A04BB9"/>
    <w:rsid w:val="00A14982"/>
    <w:rsid w:val="00A21137"/>
    <w:rsid w:val="00A25440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2131"/>
    <w:rsid w:val="00B63683"/>
    <w:rsid w:val="00B64418"/>
    <w:rsid w:val="00B71218"/>
    <w:rsid w:val="00B76A39"/>
    <w:rsid w:val="00B8090A"/>
    <w:rsid w:val="00B828C7"/>
    <w:rsid w:val="00B83A21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1282"/>
    <w:rsid w:val="00BC292D"/>
    <w:rsid w:val="00BC31F3"/>
    <w:rsid w:val="00BD28BE"/>
    <w:rsid w:val="00BD307D"/>
    <w:rsid w:val="00BD4191"/>
    <w:rsid w:val="00BD5E42"/>
    <w:rsid w:val="00BD7A38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B77"/>
    <w:rsid w:val="00CB7A50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189B"/>
    <w:rsid w:val="00D227D8"/>
    <w:rsid w:val="00D24079"/>
    <w:rsid w:val="00D24A09"/>
    <w:rsid w:val="00D25C6C"/>
    <w:rsid w:val="00D27813"/>
    <w:rsid w:val="00D325DC"/>
    <w:rsid w:val="00D334AF"/>
    <w:rsid w:val="00D3370F"/>
    <w:rsid w:val="00D35A4B"/>
    <w:rsid w:val="00D35E90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6F74"/>
    <w:rsid w:val="00DC129C"/>
    <w:rsid w:val="00DC2611"/>
    <w:rsid w:val="00DC2705"/>
    <w:rsid w:val="00DC2AD6"/>
    <w:rsid w:val="00DC583A"/>
    <w:rsid w:val="00DC5CCA"/>
    <w:rsid w:val="00DC5CDB"/>
    <w:rsid w:val="00DD1440"/>
    <w:rsid w:val="00DD298E"/>
    <w:rsid w:val="00DD50DB"/>
    <w:rsid w:val="00DD6212"/>
    <w:rsid w:val="00DD743F"/>
    <w:rsid w:val="00DE1DB5"/>
    <w:rsid w:val="00DE30E2"/>
    <w:rsid w:val="00DE5A35"/>
    <w:rsid w:val="00DF1103"/>
    <w:rsid w:val="00DF175D"/>
    <w:rsid w:val="00DF5A1E"/>
    <w:rsid w:val="00E029A7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98E"/>
    <w:rsid w:val="00E7795B"/>
    <w:rsid w:val="00E8000C"/>
    <w:rsid w:val="00E8077D"/>
    <w:rsid w:val="00E81A67"/>
    <w:rsid w:val="00E85640"/>
    <w:rsid w:val="00E85DFD"/>
    <w:rsid w:val="00E9074C"/>
    <w:rsid w:val="00E93896"/>
    <w:rsid w:val="00E94873"/>
    <w:rsid w:val="00EA36B8"/>
    <w:rsid w:val="00EA60F6"/>
    <w:rsid w:val="00EA66CC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43A5"/>
    <w:rsid w:val="00ED59B0"/>
    <w:rsid w:val="00ED6275"/>
    <w:rsid w:val="00ED7C84"/>
    <w:rsid w:val="00EE0B05"/>
    <w:rsid w:val="00EF0D1A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B01C5"/>
    <w:rsid w:val="00FB2A8D"/>
    <w:rsid w:val="00FB2DE5"/>
    <w:rsid w:val="00FB45A1"/>
    <w:rsid w:val="00FB4DA9"/>
    <w:rsid w:val="00FB7F8B"/>
    <w:rsid w:val="00FC0563"/>
    <w:rsid w:val="00FC30BA"/>
    <w:rsid w:val="00FC5370"/>
    <w:rsid w:val="00FC5D71"/>
    <w:rsid w:val="00FC77CE"/>
    <w:rsid w:val="00FD3BB2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6286AB0"/>
    <w:rsid w:val="08138650"/>
    <w:rsid w:val="087C821A"/>
    <w:rsid w:val="088BFAEE"/>
    <w:rsid w:val="098300E8"/>
    <w:rsid w:val="09AE5322"/>
    <w:rsid w:val="0A24CFEF"/>
    <w:rsid w:val="0B6C2D55"/>
    <w:rsid w:val="0B98858B"/>
    <w:rsid w:val="0C6A6CC4"/>
    <w:rsid w:val="0DD72066"/>
    <w:rsid w:val="0E4CC83B"/>
    <w:rsid w:val="0E8A73C2"/>
    <w:rsid w:val="10CB850F"/>
    <w:rsid w:val="117E90A4"/>
    <w:rsid w:val="132B478A"/>
    <w:rsid w:val="1544AC88"/>
    <w:rsid w:val="189B3B71"/>
    <w:rsid w:val="19415FA9"/>
    <w:rsid w:val="19F68848"/>
    <w:rsid w:val="1AF755B9"/>
    <w:rsid w:val="1B6F1EA3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4F1159E"/>
    <w:rsid w:val="2566A14B"/>
    <w:rsid w:val="27549098"/>
    <w:rsid w:val="290D13A0"/>
    <w:rsid w:val="294338C4"/>
    <w:rsid w:val="2C89B690"/>
    <w:rsid w:val="2E3EFDE3"/>
    <w:rsid w:val="2F2D1AA4"/>
    <w:rsid w:val="2F57AD3E"/>
    <w:rsid w:val="30D796E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950DF74"/>
    <w:rsid w:val="4A8DC8EC"/>
    <w:rsid w:val="4B7C8D76"/>
    <w:rsid w:val="4C0C02FC"/>
    <w:rsid w:val="4D5FEE2F"/>
    <w:rsid w:val="4F1D9BDC"/>
    <w:rsid w:val="50E2CF3A"/>
    <w:rsid w:val="5155278B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F0DFAD1"/>
    <w:rsid w:val="6F60291B"/>
    <w:rsid w:val="7037335B"/>
    <w:rsid w:val="72D3D27B"/>
    <w:rsid w:val="7328E018"/>
    <w:rsid w:val="73D97E8C"/>
    <w:rsid w:val="7598CF72"/>
    <w:rsid w:val="75FCD46E"/>
    <w:rsid w:val="76834E15"/>
    <w:rsid w:val="76FE2897"/>
    <w:rsid w:val="77D86360"/>
    <w:rsid w:val="79A1A6CE"/>
    <w:rsid w:val="79BE4129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418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customStyle="1" w:styleId="Default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val="es-CO" w:eastAsia="ar-SA"/>
    </w:rPr>
  </w:style>
  <w:style w:type="character" w:customStyle="1" w:styleId="TextoindependienteCar">
    <w:name w:val="Texto independiente Car"/>
    <w:link w:val="Textoindependiente"/>
    <w:rsid w:val="007D1AFA"/>
    <w:rPr>
      <w:rFonts w:ascii="Calibri" w:eastAsia="Calibri" w:hAnsi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customStyle="1" w:styleId="TextocomentarioCar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20/10/relationships/intelligence" Target="intelligence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F-E-SIG-25_Acta de reunión_V5 FINAL..dot</Template>
  <TotalTime>11</TotalTime>
  <Pages>3</Pages>
  <Words>694</Words>
  <Characters>3614</Characters>
  <Application>Microsoft Office Word</Application>
  <DocSecurity>0</DocSecurity>
  <Lines>164</Lines>
  <Paragraphs>159</Paragraphs>
  <ScaleCrop>false</ScaleCrop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</dc:title>
  <dc:subject/>
  <dc:creator>Cesar Leonardo Guevara Rodriguez</dc:creator>
  <cp:keywords/>
  <cp:lastModifiedBy>Diana Carolina Callejas Moncaleano</cp:lastModifiedBy>
  <cp:revision>194</cp:revision>
  <cp:lastPrinted>2020-03-16T20:51:00Z</cp:lastPrinted>
  <dcterms:created xsi:type="dcterms:W3CDTF">2025-06-20T21:44:00Z</dcterms:created>
  <dcterms:modified xsi:type="dcterms:W3CDTF">2026-06-01T03:05:00Z</dcterms:modified>
</cp:coreProperties>
</file>